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FB71F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«Детский сад № 151 комбинированного вида» Ново-Савиновского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FB71F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420066, Республика Татарстан, г. Казань, ул. Бондаренко, д.10а; Петручик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FB71F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FB71F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FB71F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FB71F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FB71F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FB71FF" w:rsidRPr="00FB71FF">
          <w:rPr>
            <w:b w:val="0"/>
          </w:rPr>
          <w:t xml:space="preserve"> 1.2.0.2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FB71FF" w:rsidP="00232C8F">
            <w:pPr>
              <w:rPr>
                <w:i/>
              </w:rPr>
            </w:pPr>
            <w:r>
              <w:rPr>
                <w:i/>
              </w:rPr>
              <w:t xml:space="preserve">Старший воспитатель 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FB71FF" w:rsidP="00232C8F">
            <w:r>
              <w:t>20437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FB71FF" w:rsidRPr="00FB71FF">
          <w:rPr>
            <w:rStyle w:val="aa"/>
            <w:i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FB71FF" w:rsidRPr="00FB71FF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fldSimple w:instr=" DOCVARIABLE &quot;etks_info&quot; \* MERGEFORMAT ">
        <w:r w:rsidR="00FB71FF" w:rsidRPr="00FB71FF">
          <w:rPr>
            <w:i/>
            <w:u w:val="single"/>
          </w:rPr>
  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</w:t>
        </w:r>
      </w:fldSimple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FB71FF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FB71FF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FB71FF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FB71FF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FB71FF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FB71FF" w:rsidP="0098630F">
            <w:pPr>
              <w:jc w:val="center"/>
            </w:pPr>
            <w:r>
              <w:t>126-751-872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fldSimple w:instr=" DOCVARIABLE oborud \* MERGEFORMAT ">
        <w:r w:rsidR="00FB71FF" w:rsidRPr="00FB71FF">
          <w:rPr>
            <w:rStyle w:val="aa"/>
            <w:i/>
          </w:rPr>
          <w:t xml:space="preserve"> ПК (системный блок, монитор</w:t>
        </w:r>
        <w:r w:rsidR="00FB71FF" w:rsidRPr="00FB71FF">
          <w:rPr>
            <w:i/>
            <w:u w:val="single"/>
          </w:rPr>
          <w:t xml:space="preserve"> Acer), МФУ Xerox </w:t>
        </w:r>
      </w:fldSimple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FB71FF" w:rsidRPr="00FB71FF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3E7C9D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463C7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463C7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463C7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463C7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3E7C9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463C7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463C76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D008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D008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D008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3E7C9D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D008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D008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3E7C9D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D008D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3E7C9D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9D008D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6E695E" w:rsidP="003E7C9D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(1 раз в год)</w:t>
            </w:r>
          </w:p>
        </w:tc>
      </w:tr>
    </w:tbl>
    <w:p w:rsidR="00481C22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3E7C9D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463C76" w:rsidRPr="00463C76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"Трудовой кодекс РФ" раздел XII, глава 42, статья 265, СанПиН 2.4.6.2553-09, п. 4.6.1, п. 4.6.4);</w:t>
        </w:r>
        <w:r w:rsidR="00463C76" w:rsidRPr="00463C76">
          <w:rPr>
            <w:i/>
            <w:u w:val="single"/>
          </w:rPr>
          <w:tab/>
          <w:t>   </w:t>
        </w:r>
        <w:r w:rsidR="00463C76" w:rsidRPr="00463C76">
          <w:rPr>
            <w:i/>
            <w:u w:val="single"/>
          </w:rPr>
          <w:br/>
          <w:t xml:space="preserve"> 2. Рекомендуемые режимы труда и отдыха: в соответствии с графиком работы</w:t>
        </w:r>
        <w:r w:rsidR="00463C76">
          <w:rPr>
            <w:i/>
            <w:u w:val="single"/>
          </w:rPr>
          <w:t xml:space="preserve"> организации;</w:t>
        </w:r>
        <w:bookmarkStart w:id="29" w:name="_GoBack"/>
        <w:bookmarkEnd w:id="29"/>
        <w:r w:rsidR="00463C76" w:rsidRPr="00463C76">
          <w:rPr>
            <w:i/>
            <w:u w:val="single"/>
          </w:rPr>
          <w:t> 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BE665C" w:rsidRPr="00BE665C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760207" w:rsidRDefault="00760207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B71FF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B71FF" w:rsidP="004E51DC">
            <w:pPr>
              <w:pStyle w:val="a8"/>
            </w:pPr>
            <w:r>
              <w:t>Петручик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B71F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B71FF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B71FF" w:rsidP="004E51DC">
            <w:pPr>
              <w:pStyle w:val="a8"/>
            </w:pPr>
            <w:r>
              <w:t>Исхакова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B71F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B71FF" w:rsidRPr="00FB71FF" w:rsidTr="00FB71F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</w:tr>
      <w:tr w:rsidR="00FB71FF" w:rsidRPr="00FB71FF" w:rsidTr="00FB71F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  <w:r w:rsidRPr="00FB71F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  <w:r w:rsidRPr="00FB71F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  <w:r w:rsidRPr="00FB71F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  <w:r w:rsidRPr="00FB71FF">
              <w:rPr>
                <w:vertAlign w:val="superscript"/>
              </w:rPr>
              <w:t>(дата)</w:t>
            </w:r>
          </w:p>
        </w:tc>
      </w:tr>
      <w:tr w:rsidR="00FB71FF" w:rsidRPr="00FB71FF" w:rsidTr="00FB71F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  <w:r>
              <w:t>Кашыцина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</w:tr>
      <w:tr w:rsidR="00FB71FF" w:rsidRPr="00FB71FF" w:rsidTr="00FB71F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  <w:r w:rsidRPr="00FB71F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  <w:r w:rsidRPr="00FB71F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  <w:r w:rsidRPr="00FB71F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  <w:r w:rsidRPr="00FB71FF">
              <w:rPr>
                <w:vertAlign w:val="superscript"/>
              </w:rPr>
              <w:t>(дата)</w:t>
            </w:r>
          </w:p>
        </w:tc>
      </w:tr>
      <w:tr w:rsidR="00FB71FF" w:rsidRPr="00FB71FF" w:rsidTr="00FB71F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71FF" w:rsidRPr="00FB71FF" w:rsidRDefault="00FB71FF" w:rsidP="004E51DC">
            <w:pPr>
              <w:pStyle w:val="a8"/>
            </w:pPr>
          </w:p>
        </w:tc>
      </w:tr>
      <w:tr w:rsidR="00FB71FF" w:rsidRPr="00FB71FF" w:rsidTr="00FB71F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  <w:r w:rsidRPr="00FB71F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  <w:r w:rsidRPr="00FB71F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  <w:r w:rsidRPr="00FB71F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B71FF" w:rsidRPr="00FB71FF" w:rsidRDefault="00FB71FF" w:rsidP="004E51DC">
            <w:pPr>
              <w:pStyle w:val="a8"/>
              <w:rPr>
                <w:vertAlign w:val="superscript"/>
              </w:rPr>
            </w:pPr>
            <w:r w:rsidRPr="00FB71FF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4229CF" w:rsidRPr="004229CF" w:rsidRDefault="004229CF" w:rsidP="003C5C39"/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E665C" w:rsidTr="00BE665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E665C" w:rsidRDefault="00BE665C" w:rsidP="003C5C39">
            <w:pPr>
              <w:pStyle w:val="a8"/>
            </w:pPr>
            <w:r w:rsidRPr="00BE665C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E665C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E665C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E665C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E665C" w:rsidRDefault="00BE665C" w:rsidP="003C5C39">
            <w:pPr>
              <w:pStyle w:val="a8"/>
            </w:pPr>
            <w:r w:rsidRPr="00BE665C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E665C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E665C" w:rsidRDefault="00264C17" w:rsidP="003C5C39">
            <w:pPr>
              <w:pStyle w:val="a8"/>
            </w:pPr>
            <w:r>
              <w:t>12.01.2017</w:t>
            </w:r>
          </w:p>
        </w:tc>
      </w:tr>
      <w:tr w:rsidR="00EF07A3" w:rsidRPr="00BE665C" w:rsidTr="00BE665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BE665C" w:rsidRDefault="00BE665C" w:rsidP="003C5C39">
            <w:pPr>
              <w:pStyle w:val="a8"/>
              <w:rPr>
                <w:b/>
                <w:vertAlign w:val="superscript"/>
              </w:rPr>
            </w:pPr>
            <w:r w:rsidRPr="00BE665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BE665C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BE665C" w:rsidRDefault="00BE665C" w:rsidP="00EF07A3">
            <w:pPr>
              <w:pStyle w:val="a8"/>
              <w:rPr>
                <w:b/>
                <w:vertAlign w:val="superscript"/>
              </w:rPr>
            </w:pPr>
            <w:r w:rsidRPr="00BE665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BE665C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BE665C" w:rsidRDefault="00BE665C" w:rsidP="00EF07A3">
            <w:pPr>
              <w:pStyle w:val="a8"/>
              <w:rPr>
                <w:b/>
                <w:vertAlign w:val="superscript"/>
              </w:rPr>
            </w:pPr>
            <w:r w:rsidRPr="00BE665C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BE665C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BE665C" w:rsidRDefault="00BE665C" w:rsidP="00EF07A3">
            <w:pPr>
              <w:pStyle w:val="a8"/>
              <w:rPr>
                <w:vertAlign w:val="superscript"/>
              </w:rPr>
            </w:pPr>
            <w:r w:rsidRPr="00BE665C">
              <w:rPr>
                <w:vertAlign w:val="superscript"/>
              </w:rPr>
              <w:t>(дата)</w:t>
            </w:r>
          </w:p>
        </w:tc>
      </w:tr>
    </w:tbl>
    <w:p w:rsidR="00FD6B40" w:rsidRPr="00E503D2" w:rsidRDefault="00FD6B40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FB71F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B71FF" w:rsidP="004E51DC">
            <w:pPr>
              <w:pStyle w:val="a8"/>
            </w:pPr>
            <w:r>
              <w:t>Солопий А.В.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BC0CB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FB71F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FB71F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1.2.0.2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0A24F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0A24F6" w:rsidRPr="009E2A4C">
            <w:rPr>
              <w:rStyle w:val="ad"/>
              <w:sz w:val="20"/>
              <w:szCs w:val="20"/>
            </w:rPr>
            <w:fldChar w:fldCharType="separate"/>
          </w:r>
          <w:r w:rsidR="00FB71FF">
            <w:rPr>
              <w:rStyle w:val="ad"/>
              <w:noProof/>
              <w:sz w:val="20"/>
              <w:szCs w:val="20"/>
            </w:rPr>
            <w:t>1</w:t>
          </w:r>
          <w:r w:rsidR="000A24F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FB71FF" w:rsidRPr="00FB71FF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едагогический персонал"/>
    <w:docVar w:name="class" w:val=" не определен "/>
    <w:docVar w:name="close_doc_flag" w:val="0"/>
    <w:docVar w:name="co_classes" w:val="   "/>
    <w:docVar w:name="codeok" w:val=" 20437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. Должности педагогических работников. 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2.0.2 "/>
    <w:docVar w:name="oborud" w:val=" ПК (системный блок, монитор Acer), МФУ Xerox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7E5C6AD242BE4B78967DA4AA18C27ADD"/>
    <w:docVar w:name="rm_id" w:val="4"/>
    <w:docVar w:name="rm_name" w:val="                                          "/>
    <w:docVar w:name="rm_number" w:val=" 1.2.0.2 "/>
    <w:docVar w:name="s_050" w:val="1. 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Федеральный закон от 30.12.2001 №197-ФЗ &quot;Трудовой кодекс РФ&quot; раздел XII, глава 42, статья 265, СанПиН 2.4.6.2553-09, п. 4.6.1, п. 4.6.4)"/>
    <w:docVar w:name="version" w:val="51"/>
  </w:docVars>
  <w:rsids>
    <w:rsidRoot w:val="00A20882"/>
    <w:rsid w:val="000024F1"/>
    <w:rsid w:val="00011F8E"/>
    <w:rsid w:val="00025683"/>
    <w:rsid w:val="00046815"/>
    <w:rsid w:val="0005566C"/>
    <w:rsid w:val="000860ED"/>
    <w:rsid w:val="000905BE"/>
    <w:rsid w:val="000A24F6"/>
    <w:rsid w:val="000D1F5B"/>
    <w:rsid w:val="000E357F"/>
    <w:rsid w:val="00101ED3"/>
    <w:rsid w:val="00110025"/>
    <w:rsid w:val="001429B1"/>
    <w:rsid w:val="00145419"/>
    <w:rsid w:val="001456F8"/>
    <w:rsid w:val="0015635F"/>
    <w:rsid w:val="001607C8"/>
    <w:rsid w:val="001D6779"/>
    <w:rsid w:val="001F4D8D"/>
    <w:rsid w:val="00232C8F"/>
    <w:rsid w:val="00234932"/>
    <w:rsid w:val="00244615"/>
    <w:rsid w:val="00264C17"/>
    <w:rsid w:val="002A0605"/>
    <w:rsid w:val="002E55C6"/>
    <w:rsid w:val="002F395A"/>
    <w:rsid w:val="00305B2F"/>
    <w:rsid w:val="00335F25"/>
    <w:rsid w:val="00337BC7"/>
    <w:rsid w:val="00367816"/>
    <w:rsid w:val="003876C3"/>
    <w:rsid w:val="003C24DB"/>
    <w:rsid w:val="003C5C39"/>
    <w:rsid w:val="003D67E2"/>
    <w:rsid w:val="003E7C9D"/>
    <w:rsid w:val="0040104A"/>
    <w:rsid w:val="00402CAC"/>
    <w:rsid w:val="004229CF"/>
    <w:rsid w:val="00423A26"/>
    <w:rsid w:val="00444410"/>
    <w:rsid w:val="00463C76"/>
    <w:rsid w:val="00481C22"/>
    <w:rsid w:val="004A47AD"/>
    <w:rsid w:val="004B78DB"/>
    <w:rsid w:val="004C4DB2"/>
    <w:rsid w:val="004E51DC"/>
    <w:rsid w:val="004E5FB2"/>
    <w:rsid w:val="00510595"/>
    <w:rsid w:val="00537532"/>
    <w:rsid w:val="00563E94"/>
    <w:rsid w:val="00576095"/>
    <w:rsid w:val="005A3A36"/>
    <w:rsid w:val="005B466C"/>
    <w:rsid w:val="005B7FE8"/>
    <w:rsid w:val="005C0A9A"/>
    <w:rsid w:val="005F6B08"/>
    <w:rsid w:val="0068158C"/>
    <w:rsid w:val="0069682B"/>
    <w:rsid w:val="006A075D"/>
    <w:rsid w:val="006C28B3"/>
    <w:rsid w:val="006D3CC6"/>
    <w:rsid w:val="006E34C6"/>
    <w:rsid w:val="006E695E"/>
    <w:rsid w:val="007049EB"/>
    <w:rsid w:val="00710271"/>
    <w:rsid w:val="00717C9F"/>
    <w:rsid w:val="00745D40"/>
    <w:rsid w:val="007462E1"/>
    <w:rsid w:val="00760207"/>
    <w:rsid w:val="0076042D"/>
    <w:rsid w:val="007657D5"/>
    <w:rsid w:val="00776AA2"/>
    <w:rsid w:val="00780ED7"/>
    <w:rsid w:val="007A4C5E"/>
    <w:rsid w:val="007D1852"/>
    <w:rsid w:val="007D2CEA"/>
    <w:rsid w:val="00835248"/>
    <w:rsid w:val="00840B0A"/>
    <w:rsid w:val="00883461"/>
    <w:rsid w:val="008C13D9"/>
    <w:rsid w:val="008E68DE"/>
    <w:rsid w:val="008E70C1"/>
    <w:rsid w:val="0090588D"/>
    <w:rsid w:val="0092778A"/>
    <w:rsid w:val="00967790"/>
    <w:rsid w:val="0098630F"/>
    <w:rsid w:val="009C215A"/>
    <w:rsid w:val="009D008D"/>
    <w:rsid w:val="009F4F92"/>
    <w:rsid w:val="00A100AB"/>
    <w:rsid w:val="00A12349"/>
    <w:rsid w:val="00A20882"/>
    <w:rsid w:val="00A7346C"/>
    <w:rsid w:val="00A86F81"/>
    <w:rsid w:val="00A87B75"/>
    <w:rsid w:val="00A91908"/>
    <w:rsid w:val="00AA4551"/>
    <w:rsid w:val="00AA46ED"/>
    <w:rsid w:val="00AA4DCC"/>
    <w:rsid w:val="00AD14A4"/>
    <w:rsid w:val="00AD7C32"/>
    <w:rsid w:val="00AF5258"/>
    <w:rsid w:val="00AF796F"/>
    <w:rsid w:val="00B04F25"/>
    <w:rsid w:val="00B80FB7"/>
    <w:rsid w:val="00B97068"/>
    <w:rsid w:val="00B979B0"/>
    <w:rsid w:val="00BA5029"/>
    <w:rsid w:val="00BC0CB1"/>
    <w:rsid w:val="00BC2F3C"/>
    <w:rsid w:val="00BE665C"/>
    <w:rsid w:val="00C02721"/>
    <w:rsid w:val="00C03F4A"/>
    <w:rsid w:val="00CE3307"/>
    <w:rsid w:val="00CE593C"/>
    <w:rsid w:val="00CF1669"/>
    <w:rsid w:val="00D068B7"/>
    <w:rsid w:val="00D323AA"/>
    <w:rsid w:val="00D72A4C"/>
    <w:rsid w:val="00D76DF8"/>
    <w:rsid w:val="00DB1272"/>
    <w:rsid w:val="00DB5302"/>
    <w:rsid w:val="00DD6B1F"/>
    <w:rsid w:val="00DF0C4E"/>
    <w:rsid w:val="00E124F4"/>
    <w:rsid w:val="00E25359"/>
    <w:rsid w:val="00E36337"/>
    <w:rsid w:val="00E422CF"/>
    <w:rsid w:val="00E43EDA"/>
    <w:rsid w:val="00E503D2"/>
    <w:rsid w:val="00E65167"/>
    <w:rsid w:val="00EB72AD"/>
    <w:rsid w:val="00EC37A1"/>
    <w:rsid w:val="00ED29FD"/>
    <w:rsid w:val="00EF07A3"/>
    <w:rsid w:val="00EF3DC4"/>
    <w:rsid w:val="00F31AF6"/>
    <w:rsid w:val="00F76072"/>
    <w:rsid w:val="00FB001B"/>
    <w:rsid w:val="00FB24BF"/>
    <w:rsid w:val="00FB71F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3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19</cp:revision>
  <dcterms:created xsi:type="dcterms:W3CDTF">2014-05-28T12:34:00Z</dcterms:created>
  <dcterms:modified xsi:type="dcterms:W3CDTF">2017-01-16T13:15:00Z</dcterms:modified>
</cp:coreProperties>
</file>